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88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483"/>
      </w:tblGrid>
      <w:tr w:rsidR="006C0D4E" w:rsidTr="00DF7DF2">
        <w:tc>
          <w:tcPr>
            <w:tcW w:w="8886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bookmarkStart w:id="0" w:name="_GoBack"/>
        <w:bookmarkEnd w:id="0"/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1a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Pr="00F32C1B" w:rsidRDefault="00F32C1B" w:rsidP="00F32C1B">
            <w:pPr>
              <w:pStyle w:val="Nadpis3"/>
              <w:spacing w:line="480" w:lineRule="exact"/>
              <w:rPr>
                <w:rFonts w:ascii="Arial" w:hAnsi="Arial" w:cs="Arial"/>
                <w:caps/>
                <w:smallCaps w:val="0"/>
              </w:rPr>
            </w:pPr>
            <w:r w:rsidRPr="00F32C1B">
              <w:rPr>
                <w:rFonts w:ascii="Arial" w:hAnsi="Arial" w:cs="Arial"/>
                <w:caps/>
                <w:smallCaps w:val="0"/>
              </w:rPr>
              <w:t>PROJEKTOVÁ DOKUMENTACE</w:t>
            </w:r>
            <w:r w:rsidR="00B40CCA" w:rsidRPr="00F32C1B">
              <w:rPr>
                <w:rFonts w:ascii="Arial" w:hAnsi="Arial" w:cs="Arial"/>
                <w:caps/>
                <w:smallCaps w:val="0"/>
              </w:rPr>
              <w:t xml:space="preserve">  </w:t>
            </w:r>
            <w:r w:rsidR="00954975" w:rsidRPr="00F32C1B">
              <w:rPr>
                <w:rFonts w:ascii="Arial" w:hAnsi="Arial" w:cs="Arial"/>
                <w:caps/>
                <w:smallCaps w:val="0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DF7DF2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83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50</w:t>
            </w: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483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B44" w:rsidRDefault="000D0B44">
      <w:r>
        <w:separator/>
      </w:r>
    </w:p>
  </w:endnote>
  <w:endnote w:type="continuationSeparator" w:id="0">
    <w:p w:rsidR="000D0B44" w:rsidRDefault="000D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32C1B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B44" w:rsidRDefault="000D0B44">
      <w:r>
        <w:separator/>
      </w:r>
    </w:p>
  </w:footnote>
  <w:footnote w:type="continuationSeparator" w:id="0">
    <w:p w:rsidR="000D0B44" w:rsidRDefault="000D0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42963"/>
    <w:rsid w:val="00050BD8"/>
    <w:rsid w:val="000540CE"/>
    <w:rsid w:val="00080289"/>
    <w:rsid w:val="00083EC7"/>
    <w:rsid w:val="000B75F8"/>
    <w:rsid w:val="000D0B44"/>
    <w:rsid w:val="000D23C2"/>
    <w:rsid w:val="000E16B4"/>
    <w:rsid w:val="0010580C"/>
    <w:rsid w:val="00114AB9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6EDB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DF7DF2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32C1B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14</TotalTime>
  <Pages>1</Pages>
  <Words>61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2017-06-05T22:21:00Z</cp:lastPrinted>
  <dcterms:created xsi:type="dcterms:W3CDTF">2017-04-25T01:27:00Z</dcterms:created>
  <dcterms:modified xsi:type="dcterms:W3CDTF">2017-06-05T22:42:00Z</dcterms:modified>
</cp:coreProperties>
</file>